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2D4FA498"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545B9C">
        <w:rPr>
          <w:rFonts w:ascii="Arial" w:hAnsi="Arial" w:cs="Arial"/>
          <w:b/>
          <w:sz w:val="24"/>
          <w:szCs w:val="28"/>
        </w:rPr>
        <w:t>6</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Pr>
          <w:rFonts w:ascii="Arial" w:hAnsi="Arial" w:cs="Arial"/>
          <w:b/>
          <w:sz w:val="24"/>
          <w:szCs w:val="28"/>
        </w:rPr>
        <w:t xml:space="preserve">                   </w:t>
      </w:r>
      <w:r w:rsidR="00644253" w:rsidRPr="00644253">
        <w:rPr>
          <w:rFonts w:ascii="Arial" w:hAnsi="Arial" w:cs="Arial"/>
          <w:b/>
          <w:sz w:val="24"/>
          <w:szCs w:val="28"/>
        </w:rPr>
        <w:t>RP-19</w:t>
      </w:r>
      <w:r w:rsidR="00545B9C">
        <w:rPr>
          <w:rFonts w:ascii="Arial" w:hAnsi="Arial" w:cs="Arial"/>
          <w:b/>
          <w:sz w:val="24"/>
          <w:szCs w:val="28"/>
        </w:rPr>
        <w:t>2524</w:t>
      </w:r>
    </w:p>
    <w:p w14:paraId="791714AC" w14:textId="06EA65D6" w:rsidR="00013B8F" w:rsidRPr="00013B8F" w:rsidRDefault="008C0C87" w:rsidP="00013B8F">
      <w:pPr>
        <w:keepLines/>
        <w:tabs>
          <w:tab w:val="left" w:pos="567"/>
        </w:tabs>
        <w:rPr>
          <w:rFonts w:ascii="Arial" w:hAnsi="Arial" w:cs="Arial"/>
          <w:b/>
          <w:sz w:val="24"/>
          <w:szCs w:val="28"/>
        </w:rPr>
      </w:pPr>
      <w:proofErr w:type="spellStart"/>
      <w:r w:rsidRPr="008C0C87">
        <w:rPr>
          <w:rFonts w:ascii="Arial" w:hAnsi="Arial" w:cs="Arial"/>
          <w:b/>
          <w:sz w:val="24"/>
          <w:szCs w:val="28"/>
        </w:rPr>
        <w:t>Sitges</w:t>
      </w:r>
      <w:proofErr w:type="spellEnd"/>
      <w:r w:rsidRPr="008C0C87">
        <w:rPr>
          <w:rFonts w:ascii="Arial" w:hAnsi="Arial" w:cs="Arial"/>
          <w:b/>
          <w:sz w:val="24"/>
          <w:szCs w:val="28"/>
        </w:rPr>
        <w:t>, Spain, December 9-12, 2019</w:t>
      </w: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2D1C1D35" w:rsidR="00B6300F" w:rsidRPr="008836AC" w:rsidRDefault="00C35BCA" w:rsidP="008836AC">
            <w:pPr>
              <w:tabs>
                <w:tab w:val="left" w:pos="567"/>
              </w:tabs>
              <w:spacing w:after="0"/>
              <w:rPr>
                <w:rFonts w:ascii="Arial" w:hAnsi="Arial" w:cs="Arial"/>
                <w:lang w:eastAsia="ja-JP"/>
              </w:rPr>
            </w:pPr>
            <w:r w:rsidRPr="00C35BCA">
              <w:rPr>
                <w:rFonts w:ascii="Arial" w:hAnsi="Arial" w:cs="Arial"/>
                <w:lang w:eastAsia="ja-JP"/>
              </w:rPr>
              <w:t>RP-191733</w:t>
            </w:r>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2A99515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56C71">
              <w:rPr>
                <w:rFonts w:ascii="Arial" w:hAnsi="Arial" w:cs="Arial"/>
                <w:color w:val="FF0000"/>
                <w:lang w:eastAsia="ja-JP"/>
              </w:rPr>
              <w:t xml:space="preserve"> 03/2020</w:t>
            </w:r>
          </w:p>
        </w:tc>
        <w:tc>
          <w:tcPr>
            <w:tcW w:w="2268" w:type="dxa"/>
          </w:tcPr>
          <w:p w14:paraId="791714CA" w14:textId="56D1932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03/2020</w:t>
            </w:r>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4107FDC3"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r w:rsidR="00556C71">
              <w:rPr>
                <w:rFonts w:ascii="Arial" w:hAnsi="Arial" w:cs="Arial"/>
                <w:color w:val="FF0000"/>
                <w:lang w:eastAsia="ja-JP"/>
              </w:rPr>
              <w:t>90</w:t>
            </w:r>
            <w:r w:rsidR="00871653" w:rsidRPr="00871653">
              <w:rPr>
                <w:rFonts w:ascii="Arial" w:hAnsi="Arial" w:cs="Arial"/>
                <w:color w:val="FF0000"/>
                <w:lang w:eastAsia="ja-JP"/>
              </w:rPr>
              <w:t>%</w:t>
            </w:r>
          </w:p>
        </w:tc>
        <w:tc>
          <w:tcPr>
            <w:tcW w:w="2268" w:type="dxa"/>
          </w:tcPr>
          <w:p w14:paraId="791714D2" w14:textId="72187DA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90</w:t>
            </w:r>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w:t>
            </w:r>
            <w:proofErr w:type="spellStart"/>
            <w:r>
              <w:t>indep</w:t>
            </w:r>
            <w:proofErr w:type="spellEnd"/>
            <w:r>
              <w:t>.</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 xml:space="preserve">spec: RAN4 </w:t>
            </w:r>
            <w:proofErr w:type="spellStart"/>
            <w:r>
              <w:t>Tdoc</w:t>
            </w:r>
            <w:proofErr w:type="spellEnd"/>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0" w:name="_Hlk516612989"/>
            <w:r w:rsidRPr="007629FB">
              <w:rPr>
                <w:rFonts w:cs="Arial"/>
                <w:szCs w:val="18"/>
                <w:lang w:eastAsia="ja-JP"/>
              </w:rPr>
              <w:t>41C-42A-42C_UL_42C_BCS0</w:t>
            </w:r>
            <w:bookmarkEnd w:id="0"/>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1" w:name="_Hlk516612744"/>
            <w:r w:rsidRPr="00D0557B">
              <w:rPr>
                <w:rFonts w:ascii="Arial" w:hAnsi="Arial" w:cs="Arial"/>
                <w:sz w:val="18"/>
                <w:szCs w:val="18"/>
              </w:rPr>
              <w:t>3A-42A-42C_UL_42C_BCS0</w:t>
            </w:r>
            <w:bookmarkEnd w:id="1"/>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77777777" w:rsidR="00196E52" w:rsidRDefault="00196E52" w:rsidP="009779EA">
            <w:pPr>
              <w:pStyle w:val="TAL"/>
              <w:rPr>
                <w:lang w:eastAsia="ja-JP"/>
              </w:rPr>
            </w:pPr>
            <w:r>
              <w:rPr>
                <w:lang w:eastAsia="ja-JP"/>
              </w:rPr>
              <w:t>Not start</w:t>
            </w:r>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196E5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196E52" w:rsidRPr="005E77B7" w:rsidRDefault="00196E52" w:rsidP="009779EA">
            <w:pPr>
              <w:pStyle w:val="TAL"/>
              <w:rPr>
                <w:rFonts w:cs="Arial"/>
                <w:szCs w:val="18"/>
                <w:lang w:eastAsia="ja-JP"/>
              </w:rPr>
            </w:pPr>
            <w:bookmarkStart w:id="2" w:name="_GoBack" w:colFirst="6" w:colLast="6"/>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3098C3B0" w:rsidR="00196E52" w:rsidRPr="005E77B7" w:rsidRDefault="0031783F" w:rsidP="009779EA">
            <w:pPr>
              <w:pStyle w:val="TAL"/>
              <w:rPr>
                <w:rFonts w:cs="Arial"/>
                <w:szCs w:val="18"/>
                <w:lang w:eastAsia="ko-KR"/>
              </w:rPr>
            </w:pPr>
            <w:r w:rsidRPr="002C3C82">
              <w:rPr>
                <w:rFonts w:cs="Arial"/>
                <w:szCs w:val="18"/>
                <w:lang w:eastAsia="ko-KR"/>
              </w:rPr>
              <w:t>Uplink 5B is not started</w:t>
            </w:r>
          </w:p>
        </w:tc>
      </w:tr>
      <w:tr w:rsidR="00196E52" w14:paraId="7917164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39" w14:textId="77777777"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63A" w14:textId="77777777"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B" w14:textId="77777777"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917163C"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D"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E"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F" w14:textId="6F97F8F2" w:rsidR="00196E52" w:rsidRPr="005E77B7" w:rsidRDefault="0007713F" w:rsidP="009779EA">
            <w:pPr>
              <w:pStyle w:val="TAL"/>
              <w:rPr>
                <w:rFonts w:cs="Arial"/>
                <w:szCs w:val="18"/>
                <w:lang w:eastAsia="ko-KR"/>
              </w:rPr>
            </w:pPr>
            <w:r w:rsidRPr="002C3C82">
              <w:rPr>
                <w:rFonts w:cs="Arial"/>
                <w:szCs w:val="18"/>
                <w:lang w:eastAsia="ko-KR"/>
              </w:rPr>
              <w:t>Uplink 5B is not started</w:t>
            </w:r>
          </w:p>
        </w:tc>
      </w:tr>
      <w:tr w:rsidR="00AA0268"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AA0268" w:rsidRDefault="00AA0268" w:rsidP="00AA0268">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AA0268" w:rsidRPr="00861D09" w:rsidRDefault="00AA0268" w:rsidP="00AA0268">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AA0268" w:rsidRPr="00861D09" w:rsidRDefault="00AA0268" w:rsidP="00AA0268">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34365D17" w:rsidR="00AA0268" w:rsidRPr="005E77B7" w:rsidRDefault="00AA0268" w:rsidP="00AA0268">
            <w:pPr>
              <w:pStyle w:val="TAL"/>
              <w:rPr>
                <w:rFonts w:cs="Arial"/>
                <w:szCs w:val="18"/>
                <w:lang w:eastAsia="ko-KR"/>
              </w:rPr>
            </w:pPr>
            <w:r w:rsidRPr="002C3C82">
              <w:rPr>
                <w:rFonts w:cs="Arial"/>
                <w:szCs w:val="18"/>
                <w:lang w:eastAsia="ko-KR"/>
              </w:rPr>
              <w:t>Uplink 66B is not started</w:t>
            </w:r>
          </w:p>
        </w:tc>
      </w:tr>
      <w:bookmarkEnd w:id="2"/>
      <w:tr w:rsidR="00AA0268"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AA0268" w:rsidRPr="00B73CCE" w:rsidRDefault="00AA0268" w:rsidP="00AA0268">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AA0268" w:rsidRPr="00F52E38" w:rsidRDefault="00AA0268" w:rsidP="00AA0268">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249E1AE4" w:rsidR="00AA0268" w:rsidRPr="005E77B7" w:rsidRDefault="00AA0268" w:rsidP="00AA0268">
            <w:pPr>
              <w:pStyle w:val="TAL"/>
              <w:rPr>
                <w:rFonts w:cs="Arial"/>
                <w:szCs w:val="18"/>
                <w:lang w:eastAsia="ja-JP"/>
              </w:rPr>
            </w:pPr>
            <w:r w:rsidRPr="00A65CFF">
              <w:t>Uplink 66B is not started</w:t>
            </w:r>
          </w:p>
        </w:tc>
      </w:tr>
      <w:tr w:rsidR="00AA0268" w:rsidRPr="005E77B7" w14:paraId="7917165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1" w14:textId="77777777" w:rsidR="00AA0268" w:rsidRPr="00BB257C" w:rsidRDefault="00AA0268" w:rsidP="00AA0268">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2" w14:textId="77777777" w:rsidR="00AA0268" w:rsidRPr="00F52E38" w:rsidRDefault="00AA0268" w:rsidP="00AA0268">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3"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7" w14:textId="607A6701" w:rsidR="00AA0268" w:rsidRPr="005E77B7" w:rsidRDefault="00AA0268" w:rsidP="00AA0268">
            <w:pPr>
              <w:pStyle w:val="TAL"/>
              <w:rPr>
                <w:rFonts w:cs="Arial"/>
                <w:szCs w:val="18"/>
                <w:lang w:eastAsia="ja-JP"/>
              </w:rPr>
            </w:pPr>
            <w:r w:rsidRPr="001D7311">
              <w:t>Uplink 66B is not started</w:t>
            </w:r>
          </w:p>
        </w:tc>
      </w:tr>
      <w:tr w:rsidR="00AA0268" w:rsidRPr="005E77B7" w14:paraId="7917166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9" w14:textId="77777777" w:rsidR="00AA0268" w:rsidRDefault="00AA0268" w:rsidP="00AA0268">
            <w:pPr>
              <w:rPr>
                <w:rFonts w:cs="Arial"/>
                <w:szCs w:val="18"/>
              </w:rPr>
            </w:pPr>
            <w:r>
              <w:rPr>
                <w:rFonts w:cs="Arial"/>
                <w:szCs w:val="18"/>
              </w:rPr>
              <w:lastRenderedPageBreak/>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A" w14:textId="77777777" w:rsidR="00AA0268" w:rsidRPr="00F52E38" w:rsidRDefault="00AA0268" w:rsidP="00AA0268">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F" w14:textId="52CE8AD2" w:rsidR="00AA0268" w:rsidRPr="005E77B7" w:rsidRDefault="00AA0268" w:rsidP="00AA0268">
            <w:pPr>
              <w:pStyle w:val="TAL"/>
              <w:rPr>
                <w:rFonts w:cs="Arial"/>
                <w:szCs w:val="18"/>
                <w:lang w:eastAsia="ja-JP"/>
              </w:rPr>
            </w:pPr>
            <w:r w:rsidRPr="001D7311">
              <w:t>Uplink 66B is not started</w:t>
            </w:r>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58B084FC" w:rsidR="00742B5B" w:rsidRPr="00742B5B" w:rsidRDefault="00012EC8" w:rsidP="00742B5B">
            <w:pPr>
              <w:pStyle w:val="TAL"/>
              <w:rPr>
                <w:rFonts w:cs="Arial"/>
                <w:lang w:val="en-US"/>
              </w:rPr>
            </w:pPr>
            <w:r w:rsidRPr="002C3C82">
              <w:rPr>
                <w:rFonts w:cs="Arial"/>
                <w:szCs w:val="18"/>
                <w:lang w:eastAsia="ko-KR"/>
              </w:rPr>
              <w:t>48A-48E</w:t>
            </w:r>
            <w:r w:rsidRPr="002C3C82">
              <w:rPr>
                <w:rFonts w:cs="Arial"/>
                <w:szCs w:val="18"/>
              </w:rPr>
              <w:t xml:space="preserve"> is completed, but without 2A</w:t>
            </w:r>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77777777" w:rsidR="00742B5B" w:rsidRPr="00742B5B" w:rsidRDefault="00742B5B" w:rsidP="00742B5B">
            <w:pPr>
              <w:pStyle w:val="TAL"/>
              <w:rPr>
                <w:rFonts w:cs="Arial"/>
                <w:lang w:val="en-US"/>
              </w:rPr>
            </w:pPr>
            <w:r w:rsidRPr="00742B5B">
              <w:rPr>
                <w:rFonts w:cs="Arial"/>
                <w:lang w:val="en-US"/>
              </w:rPr>
              <w:t>Not start</w:t>
            </w:r>
          </w:p>
        </w:tc>
      </w:tr>
      <w:tr w:rsidR="00742B5B"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14:paraId="791716F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EF" w14:textId="77777777"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0" w14:textId="77777777"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1" w14:textId="77777777" w:rsidR="00742B5B" w:rsidRDefault="00742B5B" w:rsidP="00742B5B">
            <w:r w:rsidRPr="00CF2147">
              <w:t>Not start</w:t>
            </w:r>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77777777"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77777777"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77777777"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77777777" w:rsidR="009307F7" w:rsidRDefault="009307F7" w:rsidP="009307F7">
            <w:pPr>
              <w:spacing w:line="252" w:lineRule="auto"/>
              <w:rPr>
                <w:rFonts w:ascii="Arial" w:hAnsi="Arial" w:cs="Arial"/>
                <w:sz w:val="18"/>
                <w:szCs w:val="18"/>
              </w:rPr>
            </w:pPr>
            <w:r w:rsidRPr="00CF2147">
              <w:t>Not start</w:t>
            </w:r>
          </w:p>
        </w:tc>
      </w:tr>
      <w:tr w:rsidR="00D11C06" w:rsidRPr="005E77B7" w14:paraId="7917170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4" w14:textId="77777777" w:rsidR="00D11C06" w:rsidRDefault="00D11C06" w:rsidP="00D11C06">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CA_2A-2A-66A</w:t>
            </w:r>
            <w:r>
              <w:t>_BCS0</w:t>
            </w:r>
          </w:p>
          <w:p w14:paraId="79171705" w14:textId="77777777" w:rsidR="00D11C06" w:rsidRPr="00A51ABA" w:rsidRDefault="00D11C06" w:rsidP="00D11C06"/>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6" w14:textId="7A8770DB" w:rsidR="00D11C06" w:rsidRPr="00CA1F12" w:rsidRDefault="0061455E" w:rsidP="00D11C06">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7" w14:textId="77777777" w:rsidR="00D11C06" w:rsidRPr="00A6450E" w:rsidRDefault="00D11C06" w:rsidP="00D11C06">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08" w14:textId="77777777" w:rsidR="00D11C06" w:rsidRPr="008A6213" w:rsidRDefault="00D11C06" w:rsidP="00D11C0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9" w14:textId="77777777" w:rsidR="00D11C06" w:rsidRPr="00CF2147" w:rsidRDefault="00D11C06" w:rsidP="00D11C06">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A" w14:textId="77777777" w:rsidR="00D11C06" w:rsidRPr="00CF2147" w:rsidRDefault="00D11C06" w:rsidP="00D11C06">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B" w14:textId="77777777" w:rsidR="00D11C06" w:rsidRPr="00CF2147" w:rsidRDefault="00D11C06" w:rsidP="00D11C06">
            <w:pPr>
              <w:spacing w:line="252" w:lineRule="auto"/>
            </w:pPr>
            <w:r w:rsidRPr="00CF2147">
              <w:t>Not start</w:t>
            </w:r>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lastRenderedPageBreak/>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20D14DC" w14:textId="77777777" w:rsidR="00612936" w:rsidRDefault="00612936" w:rsidP="00612936">
            <w:pPr>
              <w:pStyle w:val="TAL"/>
              <w:rPr>
                <w:rFonts w:cs="Arial"/>
                <w:szCs w:val="18"/>
              </w:rPr>
            </w:pPr>
            <w:r>
              <w:rPr>
                <w:rFonts w:cs="Arial"/>
                <w:szCs w:val="18"/>
              </w:rPr>
              <w:t xml:space="preserve">TS 36.101: </w:t>
            </w:r>
            <w:r>
              <w:rPr>
                <w:rFonts w:cs="Arial"/>
                <w:noProof/>
                <w:szCs w:val="18"/>
                <w:lang w:eastAsia="zh-CN"/>
              </w:rPr>
              <w:t>R4-16</w:t>
            </w:r>
            <w:r>
              <w:rPr>
                <w:rFonts w:eastAsia="宋体" w:cs="Arial"/>
                <w:noProof/>
                <w:szCs w:val="18"/>
                <w:lang w:eastAsia="zh-CN"/>
              </w:rPr>
              <w:t>5088</w:t>
            </w:r>
          </w:p>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739E292E" w:rsidR="008E5692" w:rsidRPr="00CF2147" w:rsidRDefault="00612936" w:rsidP="008E5692">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0719AEBE" w:rsidR="008E5692" w:rsidRPr="00CF2147" w:rsidRDefault="00612936" w:rsidP="008E5692">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7F51615F" w:rsidR="008E5692" w:rsidRPr="00CF2147" w:rsidRDefault="00612936" w:rsidP="008E5692">
            <w:pPr>
              <w:spacing w:line="252" w:lineRule="auto"/>
            </w:pPr>
            <w:r>
              <w:t>none</w:t>
            </w:r>
          </w:p>
        </w:tc>
      </w:tr>
      <w:tr w:rsidR="0072391C"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72391C" w:rsidRPr="000431F8" w:rsidRDefault="0072391C" w:rsidP="0072391C">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72391C" w:rsidRPr="00CA1F12" w:rsidRDefault="0072391C" w:rsidP="0072391C">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72391C" w:rsidRDefault="0072391C" w:rsidP="0072391C">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9DBE27A" w:rsidR="0072391C" w:rsidRPr="008A6213" w:rsidRDefault="0072391C" w:rsidP="0072391C">
            <w:pPr>
              <w:pStyle w:val="TAL"/>
              <w:rPr>
                <w:rFonts w:cs="Arial"/>
                <w:szCs w:val="18"/>
                <w:lang w:eastAsia="ja-JP"/>
              </w:rPr>
            </w:pPr>
            <w:r>
              <w:rPr>
                <w:rFonts w:cs="Arial"/>
                <w:szCs w:val="18"/>
              </w:rPr>
              <w:t xml:space="preserve">TS 36.101: </w:t>
            </w:r>
            <w:r>
              <w:rPr>
                <w:rFonts w:cs="Arial"/>
                <w:noProof/>
                <w:szCs w:val="18"/>
                <w:lang w:eastAsia="zh-CN"/>
              </w:rPr>
              <w:t>R4-16</w:t>
            </w:r>
            <w:r>
              <w:rPr>
                <w:rFonts w:eastAsia="宋体" w:cs="Arial"/>
                <w:noProof/>
                <w:szCs w:val="18"/>
                <w:lang w:eastAsia="zh-CN"/>
              </w:rPr>
              <w:t>5088</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70117C1C" w:rsidR="0072391C" w:rsidRPr="00CF2147" w:rsidRDefault="0072391C" w:rsidP="0072391C">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69D32F16" w:rsidR="0072391C" w:rsidRPr="00CF2147" w:rsidRDefault="0072391C" w:rsidP="0072391C">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65C25501" w:rsidR="0072391C" w:rsidRPr="00CF2147" w:rsidRDefault="0072391C" w:rsidP="0072391C">
            <w:pPr>
              <w:spacing w:line="252" w:lineRule="auto"/>
            </w:pPr>
            <w:r>
              <w:t>none</w:t>
            </w:r>
          </w:p>
        </w:tc>
      </w:tr>
      <w:tr w:rsidR="008E5692" w:rsidRPr="005E77B7" w14:paraId="7917172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E" w14:textId="3B60472B"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3" w14:textId="77777777" w:rsidR="008E5692" w:rsidRPr="00CF2147" w:rsidRDefault="008E5692" w:rsidP="008E5692">
            <w:pPr>
              <w:spacing w:line="252" w:lineRule="auto"/>
            </w:pPr>
            <w:r w:rsidRPr="00CF2147">
              <w:t>Not start</w:t>
            </w:r>
          </w:p>
        </w:tc>
      </w:tr>
      <w:tr w:rsidR="008E5692" w:rsidRPr="005E77B7" w14:paraId="7917172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CA_13A-46A-46C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6" w14:textId="779707EC"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7"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B" w14:textId="77777777" w:rsidR="008E5692" w:rsidRPr="00CF2147" w:rsidRDefault="008E5692" w:rsidP="008E5692">
            <w:pPr>
              <w:spacing w:line="252" w:lineRule="auto"/>
            </w:pPr>
            <w:r w:rsidRPr="00CF2147">
              <w:t>Not start</w:t>
            </w:r>
          </w:p>
        </w:tc>
      </w:tr>
      <w:tr w:rsidR="008E5692" w:rsidRPr="005E77B7" w14:paraId="7917173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E" w14:textId="5EBD10BD"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3" w14:textId="77777777" w:rsidR="008E5692" w:rsidRPr="00CF2147" w:rsidRDefault="008E5692" w:rsidP="008E5692">
            <w:pPr>
              <w:spacing w:line="252" w:lineRule="auto"/>
            </w:pPr>
            <w:r w:rsidRPr="00CF2147">
              <w:t>Not start</w:t>
            </w:r>
          </w:p>
        </w:tc>
      </w:tr>
      <w:tr w:rsidR="008E5692" w:rsidRPr="005E77B7" w14:paraId="7917173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3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CA_13A-46A-46A</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6" w14:textId="1638135B"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37" w14:textId="77777777" w:rsidR="008E5692" w:rsidRDefault="008E5692" w:rsidP="008E5692">
            <w:pPr>
              <w:rPr>
                <w:rFonts w:cs="Arial"/>
                <w:szCs w:val="18"/>
              </w:rPr>
            </w:pPr>
            <w:r w:rsidRPr="00F34BB3">
              <w:rPr>
                <w:rFonts w:eastAsia="Times New Roman" w:cs="Arial"/>
                <w:color w:val="000000"/>
                <w:szCs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B" w14:textId="77777777" w:rsidR="008E5692" w:rsidRPr="00CF2147" w:rsidRDefault="008E5692" w:rsidP="008E5692">
            <w:pPr>
              <w:spacing w:line="252" w:lineRule="auto"/>
            </w:pPr>
            <w:r w:rsidRPr="00CF2147">
              <w:t>Not start</w:t>
            </w:r>
          </w:p>
        </w:tc>
      </w:tr>
      <w:tr w:rsidR="008C0F85"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C0F85" w:rsidRPr="000431F8" w:rsidRDefault="008C0F85" w:rsidP="008C0F85">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C0F85" w:rsidRPr="00CA1F12" w:rsidRDefault="008C0F85" w:rsidP="008C0F85">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C0F85" w:rsidRPr="00F34BB3" w:rsidRDefault="008C0F85" w:rsidP="008C0F85">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C0F85" w:rsidRDefault="008C0F85" w:rsidP="008C0F85">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3BF513B3" w:rsidR="008C0F85" w:rsidRPr="008A6213" w:rsidRDefault="008C0F85" w:rsidP="008C0F85">
            <w:pPr>
              <w:pStyle w:val="TAL"/>
              <w:rPr>
                <w:rFonts w:cs="Arial"/>
                <w:szCs w:val="18"/>
                <w:lang w:eastAsia="ja-JP"/>
              </w:rPr>
            </w:pPr>
            <w:r w:rsidRPr="00586518">
              <w:t>TR 36.716-02-01: R4-1909841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6B43E46C" w:rsidR="008C0F85" w:rsidRPr="00CF2147" w:rsidRDefault="008C0F85" w:rsidP="008C0F85">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269EF401" w:rsidR="008C0F85" w:rsidRPr="00CF2147" w:rsidRDefault="008C0F85" w:rsidP="008C0F85">
            <w:pPr>
              <w:spacing w:line="252" w:lineRule="auto"/>
            </w:pPr>
            <w:r>
              <w:rPr>
                <w:rFonts w:asciiTheme="minorEastAsia" w:eastAsiaTheme="minorEastAsia" w:hAnsiTheme="minorEastAsia"/>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3B038C13" w:rsidR="008C0F85" w:rsidRPr="00CF2147" w:rsidRDefault="008C0F85" w:rsidP="008C0F85">
            <w:pPr>
              <w:spacing w:line="252" w:lineRule="auto"/>
            </w:pPr>
            <w:r>
              <w:t>None</w:t>
            </w:r>
          </w:p>
        </w:tc>
      </w:tr>
      <w:tr w:rsidR="00593890"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593890" w:rsidRPr="000431F8" w:rsidRDefault="00593890" w:rsidP="00593890">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593890" w:rsidRPr="00CA1F12" w:rsidRDefault="00593890" w:rsidP="00593890">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593890" w:rsidRPr="00F34BB3" w:rsidRDefault="00593890" w:rsidP="00593890">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593890" w:rsidRDefault="00593890" w:rsidP="00593890">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478AA97" w14:textId="77777777" w:rsidR="00593890" w:rsidRDefault="00593890" w:rsidP="00593890">
            <w:pPr>
              <w:pStyle w:val="TAL"/>
              <w:spacing w:line="256" w:lineRule="auto"/>
              <w:rPr>
                <w:color w:val="FF0000"/>
                <w:sz w:val="20"/>
              </w:rPr>
            </w:pPr>
            <w:r>
              <w:rPr>
                <w:color w:val="FF0000"/>
                <w:sz w:val="20"/>
              </w:rPr>
              <w:t>TR 36.716-02-01: R4-1909841</w:t>
            </w:r>
          </w:p>
          <w:p w14:paraId="7917174A" w14:textId="3435356D" w:rsidR="00593890" w:rsidRPr="008A6213" w:rsidRDefault="00593890" w:rsidP="00593890">
            <w:pPr>
              <w:pStyle w:val="TAL"/>
              <w:rPr>
                <w:rFonts w:cs="Arial"/>
                <w:szCs w:val="18"/>
                <w:lang w:eastAsia="ja-JP"/>
              </w:rPr>
            </w:pPr>
            <w:r>
              <w:rPr>
                <w:color w:val="FF0000"/>
                <w:sz w:val="20"/>
              </w:rPr>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12219A35" w:rsidR="00593890" w:rsidRPr="00CF2147" w:rsidRDefault="00593890" w:rsidP="00593890">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2E25ACE9" w:rsidR="00593890" w:rsidRPr="00CF2147" w:rsidRDefault="00593890" w:rsidP="00593890">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6F8F6455" w:rsidR="00593890" w:rsidRPr="00CF2147" w:rsidRDefault="00593890" w:rsidP="00593890">
            <w:pPr>
              <w:spacing w:line="252" w:lineRule="auto"/>
            </w:pPr>
            <w:r>
              <w:t>None</w:t>
            </w:r>
          </w:p>
        </w:tc>
      </w:tr>
      <w:tr w:rsidR="002417E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2417E2" w:rsidRPr="000431F8" w:rsidRDefault="002417E2" w:rsidP="002417E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2417E2" w:rsidRPr="00CA1F12" w:rsidRDefault="002417E2" w:rsidP="002417E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2417E2" w:rsidRPr="00F34BB3" w:rsidRDefault="002417E2" w:rsidP="002417E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2417E2" w:rsidRDefault="002417E2" w:rsidP="002417E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7AD3DF" w14:textId="77777777" w:rsidR="002417E2" w:rsidRDefault="002417E2" w:rsidP="002417E2">
            <w:pPr>
              <w:pStyle w:val="TAL"/>
              <w:spacing w:line="256" w:lineRule="auto"/>
              <w:rPr>
                <w:color w:val="FF0000"/>
                <w:sz w:val="20"/>
              </w:rPr>
            </w:pPr>
            <w:r>
              <w:rPr>
                <w:color w:val="FF0000"/>
                <w:sz w:val="20"/>
              </w:rPr>
              <w:t>TR 36.716-02-01: R4-1909841</w:t>
            </w:r>
          </w:p>
          <w:p w14:paraId="79171753" w14:textId="5B1EF690" w:rsidR="002417E2" w:rsidRPr="008A6213" w:rsidRDefault="002417E2" w:rsidP="002417E2">
            <w:pPr>
              <w:pStyle w:val="TAL"/>
              <w:rPr>
                <w:rFonts w:cs="Arial"/>
                <w:szCs w:val="18"/>
                <w:lang w:eastAsia="ja-JP"/>
              </w:rPr>
            </w:pPr>
            <w:r>
              <w:rPr>
                <w:color w:val="FF0000"/>
                <w:sz w:val="20"/>
              </w:rPr>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6B090158" w:rsidR="002417E2" w:rsidRPr="00CF2147" w:rsidRDefault="002417E2" w:rsidP="002417E2">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53857F89" w:rsidR="002417E2" w:rsidRPr="00CF2147" w:rsidRDefault="002417E2" w:rsidP="002417E2">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437A7A45" w:rsidR="002417E2" w:rsidRPr="00CF2147" w:rsidRDefault="002417E2" w:rsidP="002417E2">
            <w:pPr>
              <w:spacing w:line="252" w:lineRule="auto"/>
            </w:pPr>
            <w:r>
              <w:t>None</w:t>
            </w:r>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proofErr w:type="spellStart"/>
            <w:r>
              <w:rPr>
                <w:rFonts w:cs="Arial"/>
                <w:szCs w:val="18"/>
              </w:rPr>
              <w:t>Atoosa</w:t>
            </w:r>
            <w:proofErr w:type="spellEnd"/>
            <w:r>
              <w:rPr>
                <w:rFonts w:cs="Arial"/>
                <w:szCs w:val="18"/>
              </w:rPr>
              <w:t xml:space="preserve"> </w:t>
            </w:r>
            <w:proofErr w:type="spellStart"/>
            <w:r>
              <w:rPr>
                <w:rFonts w:cs="Arial"/>
                <w:szCs w:val="18"/>
              </w:rPr>
              <w:t>Hatefi</w:t>
            </w:r>
            <w:proofErr w:type="spellEnd"/>
            <w:r>
              <w:rPr>
                <w:rFonts w:cs="Arial"/>
                <w:szCs w:val="18"/>
              </w:rPr>
              <w:t>,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77777777" w:rsidR="008E5692" w:rsidRPr="00CF2147" w:rsidRDefault="008E5692" w:rsidP="008E5692">
            <w:pPr>
              <w:spacing w:line="252" w:lineRule="auto"/>
            </w:pPr>
            <w:r w:rsidRPr="00CF2147">
              <w:t>Not start</w:t>
            </w:r>
          </w:p>
        </w:tc>
      </w:tr>
      <w:tr w:rsidR="008E5692"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8E5692" w:rsidRPr="00CA1F12" w:rsidRDefault="0044619C"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4CB17831" w:rsidR="008E5692" w:rsidRPr="002C3C82" w:rsidRDefault="00E77313" w:rsidP="002C3C82">
            <w:pPr>
              <w:pStyle w:val="TAL"/>
              <w:rPr>
                <w:rFonts w:cs="Arial"/>
                <w:szCs w:val="18"/>
                <w:lang w:eastAsia="ko-KR"/>
              </w:rPr>
            </w:pPr>
            <w:r w:rsidRPr="002C3C82">
              <w:rPr>
                <w:rFonts w:cs="Arial"/>
                <w:szCs w:val="18"/>
                <w:lang w:eastAsia="ko-KR"/>
              </w:rPr>
              <w:t>Uplink 66B is not started</w:t>
            </w:r>
          </w:p>
        </w:tc>
      </w:tr>
      <w:tr w:rsidR="008E5692"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8E5692" w:rsidRPr="00CA1F12" w:rsidRDefault="0044619C"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4F5CC272" w:rsidR="008E5692" w:rsidRPr="002C3C82" w:rsidRDefault="00C73032" w:rsidP="002C3C82">
            <w:pPr>
              <w:pStyle w:val="TAL"/>
              <w:rPr>
                <w:rFonts w:cs="Arial"/>
                <w:szCs w:val="18"/>
                <w:lang w:eastAsia="ko-KR"/>
              </w:rPr>
            </w:pPr>
            <w:r w:rsidRPr="002C3C82">
              <w:rPr>
                <w:rFonts w:cs="Arial"/>
                <w:szCs w:val="18"/>
                <w:lang w:eastAsia="ko-KR"/>
              </w:rPr>
              <w:t>Uplink 66B is not started</w:t>
            </w:r>
          </w:p>
        </w:tc>
      </w:tr>
      <w:tr w:rsidR="008E5692"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w:t>
            </w:r>
            <w:r w:rsidR="00836A10">
              <w:rPr>
                <w:rFonts w:ascii="Arial" w:hAnsi="Arial" w:cs="Arial"/>
                <w:color w:val="000000"/>
                <w:sz w:val="18"/>
                <w:szCs w:val="18"/>
              </w:rPr>
              <w:t>5</w:t>
            </w:r>
            <w:r>
              <w:rPr>
                <w:rFonts w:ascii="Arial" w:hAnsi="Arial" w:cs="Arial"/>
                <w:color w:val="000000"/>
                <w:sz w:val="18"/>
                <w:szCs w:val="18"/>
              </w:rPr>
              <w:t>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8E5692" w:rsidRPr="00CA1F12" w:rsidRDefault="00824E37"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349C76AB" w:rsidR="008E5692" w:rsidRPr="002C3C82" w:rsidRDefault="00B71F79" w:rsidP="002C3C82">
            <w:pPr>
              <w:pStyle w:val="TAL"/>
              <w:rPr>
                <w:rFonts w:cs="Arial"/>
                <w:szCs w:val="18"/>
                <w:lang w:eastAsia="ko-KR"/>
              </w:rPr>
            </w:pPr>
            <w:r w:rsidRPr="002C3C82">
              <w:rPr>
                <w:rFonts w:cs="Arial"/>
                <w:szCs w:val="18"/>
                <w:lang w:eastAsia="ko-KR"/>
              </w:rPr>
              <w:t>Uplink 5B is not started</w:t>
            </w:r>
          </w:p>
        </w:tc>
      </w:tr>
      <w:tr w:rsidR="00A00D48"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71813D22" w:rsidR="00A00D48" w:rsidRPr="002C3C82" w:rsidRDefault="00A00D48" w:rsidP="002C3C82">
            <w:pPr>
              <w:pStyle w:val="TAL"/>
              <w:rPr>
                <w:rFonts w:cs="Arial"/>
                <w:szCs w:val="18"/>
                <w:lang w:eastAsia="ko-KR"/>
              </w:rPr>
            </w:pPr>
            <w:r w:rsidRPr="002C3C82">
              <w:rPr>
                <w:rFonts w:cs="Arial"/>
                <w:szCs w:val="18"/>
                <w:lang w:eastAsia="ko-KR"/>
              </w:rPr>
              <w:t>Uplink 66B is not started</w:t>
            </w:r>
          </w:p>
        </w:tc>
      </w:tr>
      <w:tr w:rsidR="00A00D48"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06133857" w:rsidR="00A00D48" w:rsidRPr="002C3C82" w:rsidRDefault="00A00D48" w:rsidP="002C3C82">
            <w:pPr>
              <w:pStyle w:val="TAL"/>
              <w:rPr>
                <w:rFonts w:cs="Arial"/>
                <w:szCs w:val="18"/>
                <w:lang w:eastAsia="ko-KR"/>
              </w:rPr>
            </w:pPr>
            <w:r w:rsidRPr="002C3C82">
              <w:rPr>
                <w:rFonts w:cs="Arial"/>
                <w:szCs w:val="18"/>
                <w:lang w:eastAsia="ko-KR"/>
              </w:rPr>
              <w:t>Uplink 5B is not started</w:t>
            </w:r>
          </w:p>
        </w:tc>
      </w:tr>
      <w:tr w:rsidR="00A00D48" w:rsidRPr="005E77B7" w14:paraId="7917178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CA_5A-66B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33EB8A82"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2A65262B" w:rsidR="00A00D48" w:rsidRPr="002C3C82" w:rsidRDefault="00A00D48" w:rsidP="002C3C82">
            <w:pPr>
              <w:pStyle w:val="TAL"/>
              <w:rPr>
                <w:rFonts w:cs="Arial"/>
                <w:szCs w:val="18"/>
                <w:lang w:eastAsia="ko-KR"/>
              </w:rPr>
            </w:pPr>
            <w:r w:rsidRPr="002C3C82">
              <w:rPr>
                <w:rFonts w:cs="Arial"/>
                <w:szCs w:val="18"/>
                <w:lang w:eastAsia="ko-KR"/>
              </w:rPr>
              <w:t>Uplink 66B is not started</w:t>
            </w:r>
          </w:p>
        </w:tc>
      </w:tr>
      <w:tr w:rsidR="00A00D48"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0575FAD1" w:rsidR="00A00D48" w:rsidRPr="002C3C82" w:rsidRDefault="009F185F" w:rsidP="002C3C82">
            <w:pPr>
              <w:pStyle w:val="TAL"/>
              <w:rPr>
                <w:rFonts w:cs="Arial"/>
                <w:szCs w:val="18"/>
                <w:lang w:eastAsia="ko-KR"/>
              </w:rPr>
            </w:pPr>
            <w:r w:rsidRPr="002C3C82">
              <w:rPr>
                <w:rFonts w:cs="Arial"/>
                <w:szCs w:val="18"/>
                <w:lang w:eastAsia="ko-KR"/>
              </w:rPr>
              <w:t>Uplink 48C is not started</w:t>
            </w:r>
          </w:p>
        </w:tc>
      </w:tr>
      <w:tr w:rsidR="00A00D48"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A00D48" w:rsidRDefault="00A00D48" w:rsidP="00A00D48">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10BA5E31" w:rsidR="00A00D48" w:rsidRDefault="00A00D48" w:rsidP="00A00D48">
            <w:pPr>
              <w:rPr>
                <w:rFonts w:cs="Arial"/>
                <w:szCs w:val="18"/>
              </w:rPr>
            </w:pPr>
            <w:r w:rsidRPr="009843C1">
              <w:t>Jeremy Chu,</w:t>
            </w:r>
            <w:r w:rsidRPr="00F34BB3">
              <w:rPr>
                <w:rFonts w:eastAsia="Times New Roman" w:cs="Arial"/>
                <w:color w:val="000000"/>
                <w:sz w:val="18"/>
                <w:szCs w:val="18"/>
                <w:lang w:val="en-US"/>
              </w:rPr>
              <w:t xml:space="preserve">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8BCF9B8" w14:textId="77777777" w:rsidR="00A00D48" w:rsidRDefault="00A00D48" w:rsidP="00A00D48">
            <w:pPr>
              <w:pStyle w:val="TAL"/>
            </w:pPr>
            <w:r w:rsidRPr="00C0412D">
              <w:t>TR 36.716-02-01: R4-1912275</w:t>
            </w:r>
          </w:p>
          <w:p w14:paraId="36CCA722" w14:textId="55830026" w:rsidR="00A00D48" w:rsidRPr="008A6213" w:rsidRDefault="00A00D48" w:rsidP="00A00D48">
            <w:pPr>
              <w:pStyle w:val="TAL"/>
              <w:rPr>
                <w:rFonts w:cs="Arial"/>
                <w:szCs w:val="18"/>
                <w:lang w:eastAsia="ja-JP"/>
              </w:rPr>
            </w:pPr>
            <w:r>
              <w:rPr>
                <w:color w:val="FF0000"/>
              </w:rPr>
              <w:t>TS 36.101: R4-1915084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1A23EA70" w:rsidR="00A00D48" w:rsidRPr="00CF2147" w:rsidRDefault="00A00D48"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6EE57B3D" w:rsidR="00A00D48" w:rsidRPr="00CF2147" w:rsidRDefault="00A00D48"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74B5C7F8" w:rsidR="00A00D48" w:rsidRPr="00CF2147" w:rsidRDefault="00A00D48" w:rsidP="00A00D48">
            <w:pPr>
              <w:spacing w:line="252" w:lineRule="auto"/>
            </w:pPr>
            <w:r>
              <w:t>None</w:t>
            </w:r>
          </w:p>
        </w:tc>
      </w:tr>
      <w:tr w:rsidR="00A00D48" w:rsidRPr="005E77B7" w14:paraId="50E3DB5B"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BE28984" w14:textId="02AE02B7" w:rsidR="00A00D48" w:rsidRDefault="00A00D48" w:rsidP="00A00D48">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0CC234F8" w14:textId="7CC57C30"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176C16C" w14:textId="3F3A2A75" w:rsidR="00A00D48" w:rsidRDefault="00A00D48" w:rsidP="00A00D48">
            <w:pPr>
              <w:rPr>
                <w:rFonts w:cs="Arial"/>
                <w:szCs w:val="18"/>
              </w:rPr>
            </w:pPr>
            <w:r>
              <w:rPr>
                <w:lang w:val="en-US" w:eastAsia="ja-JP"/>
              </w:rPr>
              <w:t xml:space="preserve">Liu </w:t>
            </w:r>
            <w:proofErr w:type="spellStart"/>
            <w:r>
              <w:rPr>
                <w:lang w:val="en-US" w:eastAsia="ja-JP"/>
              </w:rPr>
              <w:t>Liehai</w:t>
            </w:r>
            <w:proofErr w:type="spellEnd"/>
            <w:r>
              <w:rPr>
                <w:lang w:val="en-US"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D686CCF" w14:textId="77777777" w:rsidR="00A00D48" w:rsidRDefault="00A00D48" w:rsidP="00A00D48">
            <w:pPr>
              <w:pStyle w:val="TAL"/>
              <w:rPr>
                <w:lang w:val="en-US" w:eastAsia="ja-JP"/>
              </w:rPr>
            </w:pPr>
            <w:r>
              <w:rPr>
                <w:lang w:val="en-US" w:eastAsia="ja-JP"/>
              </w:rPr>
              <w:t>36.101: R4-1915084</w:t>
            </w:r>
          </w:p>
          <w:p w14:paraId="13E70FF9" w14:textId="3A232980" w:rsidR="00A00D48" w:rsidRPr="008A6213" w:rsidRDefault="00A00D48" w:rsidP="00A00D48">
            <w:pPr>
              <w:pStyle w:val="TAL"/>
              <w:rPr>
                <w:rFonts w:cs="Arial"/>
                <w:szCs w:val="18"/>
                <w:lang w:eastAsia="ja-JP"/>
              </w:rPr>
            </w:pPr>
            <w:r>
              <w:rPr>
                <w:lang w:val="en-US" w:eastAsia="ja-JP"/>
              </w:rPr>
              <w:t>TR 36.716-02-01: R4-1911462</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25C7EBA" w14:textId="357BAF6F"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76730C" w14:textId="65060280"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286628" w14:textId="329AC5C9" w:rsidR="00A00D48" w:rsidRPr="00CF2147" w:rsidRDefault="00A00D48" w:rsidP="00A00D48">
            <w:pPr>
              <w:spacing w:line="252" w:lineRule="auto"/>
            </w:pPr>
            <w:r>
              <w:rPr>
                <w:rFonts w:eastAsia="宋体"/>
                <w:lang w:eastAsia="zh-CN"/>
              </w:rPr>
              <w:t>None</w:t>
            </w:r>
          </w:p>
        </w:tc>
      </w:tr>
      <w:tr w:rsidR="00A00D48" w:rsidRPr="005E77B7" w14:paraId="4D952CAA"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E6BE08B" w14:textId="68AACCB1" w:rsidR="00A00D48" w:rsidRDefault="00A00D48" w:rsidP="00A00D48">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B91FDDA" w14:textId="76A28F53"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AC4675E" w14:textId="23F4CF2D"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5541E32" w14:textId="77777777" w:rsidR="00A00D48" w:rsidRDefault="00A00D48" w:rsidP="00A00D48">
            <w:pPr>
              <w:pStyle w:val="TAL"/>
              <w:rPr>
                <w:lang w:val="en-US" w:eastAsia="ja-JP"/>
              </w:rPr>
            </w:pPr>
            <w:r>
              <w:rPr>
                <w:lang w:val="en-US" w:eastAsia="ja-JP"/>
              </w:rPr>
              <w:t>36.101: R4-1915084</w:t>
            </w:r>
          </w:p>
          <w:p w14:paraId="7BBE4C73" w14:textId="3717662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87C6AC" w14:textId="55616527"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DD87BB" w14:textId="147268B4"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2ACE334" w14:textId="04278B93" w:rsidR="00A00D48" w:rsidRPr="00CF2147" w:rsidRDefault="00A00D48" w:rsidP="00A00D48">
            <w:pPr>
              <w:spacing w:line="252" w:lineRule="auto"/>
            </w:pPr>
            <w:r>
              <w:rPr>
                <w:rFonts w:eastAsia="宋体"/>
                <w:lang w:eastAsia="zh-CN"/>
              </w:rPr>
              <w:t>None</w:t>
            </w:r>
          </w:p>
        </w:tc>
      </w:tr>
      <w:tr w:rsidR="00A00D48" w:rsidRPr="005E77B7" w14:paraId="1937A7D1"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06A6E04" w14:textId="7B7B9491" w:rsidR="00A00D48" w:rsidRDefault="00A00D48" w:rsidP="00A00D48">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6E0B72BB" w14:textId="7C223322" w:rsidR="00A00D48" w:rsidRPr="00CA1F12" w:rsidRDefault="00A00D48" w:rsidP="00A00D48">
            <w:r>
              <w:rPr>
                <w:lang w:val="en-US"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83D639F" w14:textId="01BCBEE7"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9BF5F3" w14:textId="77777777" w:rsidR="00A00D48" w:rsidRDefault="00A00D48" w:rsidP="00A00D48">
            <w:pPr>
              <w:pStyle w:val="TAL"/>
              <w:rPr>
                <w:lang w:val="en-US" w:eastAsia="ja-JP"/>
              </w:rPr>
            </w:pPr>
            <w:r>
              <w:rPr>
                <w:lang w:val="en-US" w:eastAsia="ja-JP"/>
              </w:rPr>
              <w:t>36.101: R4-1915084</w:t>
            </w:r>
          </w:p>
          <w:p w14:paraId="7623B5FB" w14:textId="3637524E"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3095B9D" w14:textId="47108A0D"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90C7293" w14:textId="608CE15F"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943164" w14:textId="17AEF2C0" w:rsidR="00A00D48" w:rsidRPr="00CF2147" w:rsidRDefault="00A00D48" w:rsidP="00A00D48">
            <w:pPr>
              <w:spacing w:line="252" w:lineRule="auto"/>
            </w:pPr>
            <w:r>
              <w:rPr>
                <w:rFonts w:eastAsia="宋体"/>
                <w:lang w:eastAsia="zh-CN"/>
              </w:rPr>
              <w:t>None</w:t>
            </w:r>
          </w:p>
        </w:tc>
      </w:tr>
      <w:tr w:rsidR="00A00D48" w:rsidRPr="005E77B7" w14:paraId="7C5F700F"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B49074" w14:textId="4EFF6F98" w:rsidR="00A00D48" w:rsidRDefault="00A00D48" w:rsidP="00A00D48">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14169B45" w14:textId="2DA35F2E" w:rsidR="00A00D48" w:rsidRPr="00CA1F12" w:rsidRDefault="00A00D48" w:rsidP="00A00D48">
            <w:r>
              <w:rPr>
                <w:rFonts w:ascii="Calibri" w:hAnsi="Calibri" w:cs="Calibri"/>
                <w:color w:val="000000"/>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24F538C" w14:textId="7C22B49C"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EE6E105" w14:textId="77777777" w:rsidR="00A00D48" w:rsidRDefault="00A00D48" w:rsidP="00A00D48">
            <w:pPr>
              <w:pStyle w:val="TAL"/>
              <w:rPr>
                <w:lang w:val="en-US" w:eastAsia="ja-JP"/>
              </w:rPr>
            </w:pPr>
            <w:r>
              <w:rPr>
                <w:lang w:val="en-US" w:eastAsia="ja-JP"/>
              </w:rPr>
              <w:t>36.101: R4-1915084</w:t>
            </w:r>
          </w:p>
          <w:p w14:paraId="78450583" w14:textId="6A533D1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F162C3" w14:textId="6F8740B9"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966832B" w14:textId="32CAF151"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CC2E888" w14:textId="2E9890DC" w:rsidR="00A00D48" w:rsidRPr="00CF2147" w:rsidRDefault="00A00D48" w:rsidP="00A00D48">
            <w:pPr>
              <w:spacing w:line="252" w:lineRule="auto"/>
            </w:pPr>
            <w:r>
              <w:rPr>
                <w:rFonts w:eastAsia="宋体"/>
                <w:lang w:eastAsia="zh-CN"/>
              </w:rPr>
              <w:t>None</w:t>
            </w:r>
          </w:p>
        </w:tc>
      </w:tr>
      <w:tr w:rsidR="00A00D48"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A00D48" w:rsidRDefault="00A00D48" w:rsidP="00A00D48">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A00D48" w:rsidRPr="00CF2147" w:rsidRDefault="00A00D48" w:rsidP="00A00D48">
            <w:pPr>
              <w:spacing w:line="252" w:lineRule="auto"/>
            </w:pPr>
            <w:r w:rsidRPr="00CF2147">
              <w:t>Not start</w:t>
            </w:r>
          </w:p>
        </w:tc>
      </w:tr>
      <w:tr w:rsidR="00A00D48"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A00D48" w:rsidRDefault="00A00D48" w:rsidP="00A00D48">
            <w:pPr>
              <w:overflowPunct/>
              <w:autoSpaceDE/>
              <w:adjustRightInd/>
              <w:spacing w:after="0"/>
              <w:rPr>
                <w:rFonts w:ascii="Arial" w:hAnsi="Arial" w:cs="Arial"/>
                <w:color w:val="000000"/>
                <w:sz w:val="18"/>
                <w:szCs w:val="18"/>
              </w:rPr>
            </w:pPr>
            <w:r w:rsidRPr="004502ED">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A00D48" w:rsidRPr="00CF2147" w:rsidRDefault="00A00D48" w:rsidP="00A00D48">
            <w:pPr>
              <w:spacing w:line="252" w:lineRule="auto"/>
            </w:pPr>
            <w:r w:rsidRPr="00CF2147">
              <w:t>Not start</w:t>
            </w:r>
          </w:p>
        </w:tc>
      </w:tr>
      <w:tr w:rsidR="00A00D48"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A00D48" w:rsidRDefault="00A00D48" w:rsidP="00A00D48">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A00D48" w:rsidRPr="00CF2147" w:rsidRDefault="00A00D48" w:rsidP="00A00D48">
            <w:pPr>
              <w:spacing w:line="252" w:lineRule="auto"/>
            </w:pPr>
            <w:r w:rsidRPr="00CF2147">
              <w:t>Not start</w:t>
            </w:r>
          </w:p>
        </w:tc>
      </w:tr>
      <w:tr w:rsidR="00A00D48"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A00D48" w:rsidRDefault="00A00D48" w:rsidP="00A00D48">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A00D48" w:rsidRPr="00CF2147" w:rsidRDefault="00A00D48" w:rsidP="00A00D48">
            <w:pPr>
              <w:spacing w:line="252" w:lineRule="auto"/>
            </w:pPr>
            <w:r w:rsidRPr="00CF2147">
              <w:t>Not start</w:t>
            </w:r>
          </w:p>
        </w:tc>
      </w:tr>
      <w:tr w:rsidR="00A00D48"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A00D48" w:rsidRDefault="00A00D48" w:rsidP="00A00D48">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A00D48" w:rsidRPr="00CA1F12" w:rsidRDefault="00A00D48" w:rsidP="00A00D48">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8474259"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70B3EE78"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41D06BC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73C47B33" w:rsidR="00A00D48" w:rsidRPr="00CF2147" w:rsidRDefault="00A00D48" w:rsidP="00A00D48">
            <w:pPr>
              <w:spacing w:line="252" w:lineRule="auto"/>
            </w:pPr>
            <w:r w:rsidRPr="00CF2147">
              <w:t>Not start</w:t>
            </w:r>
          </w:p>
        </w:tc>
      </w:tr>
      <w:tr w:rsidR="00A00D48"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A00D48" w:rsidRDefault="00A00D48" w:rsidP="00A00D48">
            <w:pPr>
              <w:overflowPunct/>
              <w:autoSpaceDE/>
              <w:adjustRightInd/>
              <w:spacing w:after="0"/>
              <w:rPr>
                <w:rFonts w:ascii="Arial" w:hAnsi="Arial" w:cs="Arial"/>
                <w:color w:val="000000"/>
                <w:sz w:val="18"/>
                <w:szCs w:val="18"/>
              </w:rPr>
            </w:pPr>
            <w:r w:rsidRPr="004502ED">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A00D48" w:rsidRPr="00CA1F12" w:rsidRDefault="00A00D48" w:rsidP="00A00D48">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667E3C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53B74AA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39B82E68"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69D90CAB" w:rsidR="00A00D48" w:rsidRPr="00CF2147" w:rsidRDefault="00A00D48" w:rsidP="00A00D48">
            <w:pPr>
              <w:spacing w:line="252" w:lineRule="auto"/>
            </w:pPr>
            <w:r w:rsidRPr="00CF2147">
              <w:t>Not start</w:t>
            </w:r>
          </w:p>
        </w:tc>
      </w:tr>
      <w:tr w:rsidR="00A00D48" w:rsidRPr="005E77B7" w14:paraId="3028BDF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2977959" w14:textId="7C321DCF" w:rsidR="00A00D48" w:rsidRPr="004502ED" w:rsidRDefault="00A00D48" w:rsidP="00A00D48">
            <w:pPr>
              <w:overflowPunct/>
              <w:autoSpaceDE/>
              <w:adjustRightInd/>
              <w:spacing w:after="0"/>
            </w:pPr>
            <w:r w:rsidRPr="006C4AE7">
              <w:lastRenderedPageBreak/>
              <w:t>CA_48D-66A-66A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8171FA1" w14:textId="612E0677"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25243B" w14:textId="73EC55D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DEB9C8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2E02674" w14:textId="266A5F46"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C301A51" w14:textId="59D5D120"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C6E57BC" w14:textId="7AC4AA83" w:rsidR="00A00D48" w:rsidRPr="00CF2147" w:rsidRDefault="00A00D48" w:rsidP="00A00D48">
            <w:pPr>
              <w:spacing w:line="252" w:lineRule="auto"/>
            </w:pPr>
            <w:r w:rsidRPr="00CF2147">
              <w:t>Not start</w:t>
            </w:r>
          </w:p>
        </w:tc>
      </w:tr>
      <w:tr w:rsidR="00A00D48" w:rsidRPr="005E77B7" w14:paraId="0A3244B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F1739EF" w14:textId="29AE7707" w:rsidR="00A00D48" w:rsidRPr="004502ED" w:rsidRDefault="00A00D48" w:rsidP="00A00D48">
            <w:pPr>
              <w:overflowPunct/>
              <w:autoSpaceDE/>
              <w:adjustRightInd/>
              <w:spacing w:after="0"/>
            </w:pPr>
            <w:r w:rsidRPr="006C4AE7">
              <w:t>CA_48E-66A-66A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16431D" w14:textId="72E73D51"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199FB4" w14:textId="4CA531A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010930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E48CAA" w14:textId="65CE6763"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8F546E6" w14:textId="3A612E49"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ADCA2F" w14:textId="3D3980E2" w:rsidR="00A00D48" w:rsidRPr="00CF2147" w:rsidRDefault="00A00D48" w:rsidP="00A00D48">
            <w:pPr>
              <w:spacing w:line="252" w:lineRule="auto"/>
            </w:pPr>
            <w:r w:rsidRPr="00CF2147">
              <w:t>Not start</w:t>
            </w:r>
          </w:p>
        </w:tc>
      </w:tr>
      <w:tr w:rsidR="00A00D48" w:rsidRPr="005E77B7" w14:paraId="6BD64C8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D7F7FAD" w14:textId="2518FF84" w:rsidR="00A00D48" w:rsidRPr="004502ED" w:rsidRDefault="00A00D48" w:rsidP="00A00D48">
            <w:pPr>
              <w:overflowPunct/>
              <w:autoSpaceDE/>
              <w:adjustRightInd/>
              <w:spacing w:after="0"/>
            </w:pPr>
            <w:r w:rsidRPr="006C4AE7">
              <w:t>CA_13A-46A-46D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F51E2F1" w14:textId="158A6CFE"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7C223F" w14:textId="786DCD52"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C3ABDE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9419C9" w14:textId="62123A30"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0AE302E" w14:textId="704F265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57B075D" w14:textId="277ECED1" w:rsidR="00A00D48" w:rsidRPr="00CF2147" w:rsidRDefault="00A00D48" w:rsidP="00A00D48">
            <w:pPr>
              <w:spacing w:line="252" w:lineRule="auto"/>
            </w:pPr>
            <w:r w:rsidRPr="00CF2147">
              <w:t>Not start</w:t>
            </w:r>
          </w:p>
        </w:tc>
      </w:tr>
      <w:tr w:rsidR="00A00D48" w:rsidRPr="005E77B7" w14:paraId="59F1C6A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614B358" w14:textId="4B0F38BA" w:rsidR="00A00D48" w:rsidRPr="004502ED" w:rsidRDefault="00A00D48" w:rsidP="00A00D48">
            <w:pPr>
              <w:overflowPunct/>
              <w:autoSpaceDE/>
              <w:adjustRightInd/>
              <w:spacing w:after="0"/>
            </w:pPr>
            <w:r w:rsidRPr="006C4AE7">
              <w:t>CA_13A-46A-46C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3312544" w14:textId="345641AA"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F6F6390" w14:textId="276AA8D8"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4B7E8D"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E42CF00" w14:textId="46D101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40BFC6F" w14:textId="5B320E64"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DFE219" w14:textId="2A5EFC34" w:rsidR="00A00D48" w:rsidRPr="00CF2147" w:rsidRDefault="00A00D48" w:rsidP="00A00D48">
            <w:pPr>
              <w:spacing w:line="252" w:lineRule="auto"/>
            </w:pPr>
            <w:r w:rsidRPr="00CF2147">
              <w:t>Not start</w:t>
            </w:r>
          </w:p>
        </w:tc>
      </w:tr>
      <w:tr w:rsidR="00A00D48" w:rsidRPr="005E77B7" w14:paraId="6A4B10B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5EFC49" w14:textId="2200263E" w:rsidR="00A00D48" w:rsidRPr="004502ED" w:rsidRDefault="00A00D48" w:rsidP="00A00D48">
            <w:pPr>
              <w:overflowPunct/>
              <w:autoSpaceDE/>
              <w:adjustRightInd/>
              <w:spacing w:after="0"/>
            </w:pPr>
            <w:r w:rsidRPr="006C4AE7">
              <w:t>CA_ 13A-46A-46A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0162B9" w14:textId="6D236EBC"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E3523C1" w14:textId="41DC293B"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7A9871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DAF7CDA" w14:textId="18FE239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055A3B2" w14:textId="68A93E3C"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07597BD" w14:textId="3FC57BD5" w:rsidR="00A00D48" w:rsidRPr="00CF2147" w:rsidRDefault="00A00D48" w:rsidP="00A00D48">
            <w:pPr>
              <w:spacing w:line="252" w:lineRule="auto"/>
            </w:pPr>
            <w:r w:rsidRPr="00CF2147">
              <w:t>Not start</w:t>
            </w:r>
          </w:p>
        </w:tc>
      </w:tr>
      <w:tr w:rsidR="00A00D48" w:rsidRPr="005E77B7" w14:paraId="33E4446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D648F4" w14:textId="7AC7D6DC" w:rsidR="00A00D48" w:rsidRPr="004502ED" w:rsidRDefault="00A00D48" w:rsidP="00A00D48">
            <w:pPr>
              <w:overflowPunct/>
              <w:autoSpaceDE/>
              <w:adjustRightInd/>
              <w:spacing w:after="0"/>
            </w:pPr>
            <w:r w:rsidRPr="006C4AE7">
              <w:t>CA_48B-71A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99195" w14:textId="7E20773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812CBE8" w14:textId="36269034"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42567C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0A6D93" w14:textId="162C73C5"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1A49B0" w14:textId="42621ACB"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489C201" w14:textId="48AAA980" w:rsidR="00A00D48" w:rsidRPr="00CF2147" w:rsidRDefault="00A00D48" w:rsidP="00A00D48">
            <w:pPr>
              <w:spacing w:line="252" w:lineRule="auto"/>
            </w:pPr>
            <w:r w:rsidRPr="00CF2147">
              <w:t>Not start</w:t>
            </w:r>
          </w:p>
        </w:tc>
      </w:tr>
      <w:tr w:rsidR="00A00D48" w:rsidRPr="005E77B7" w14:paraId="3F55234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3C66CF8" w14:textId="5F8ABAEB" w:rsidR="00A00D48" w:rsidRPr="004502ED" w:rsidRDefault="00A00D48" w:rsidP="00A00D48">
            <w:pPr>
              <w:overflowPunct/>
              <w:autoSpaceDE/>
              <w:adjustRightInd/>
              <w:spacing w:after="0"/>
            </w:pPr>
            <w:r w:rsidRPr="006C4AE7">
              <w:t>CA_48D-71A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F2EB3" w14:textId="5CEE24B8"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BF633D" w14:textId="0076F795"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4F0FAD"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71924B4" w14:textId="56355F7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AA20AD2" w14:textId="589CAC34"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585F6AD" w14:textId="0D871B6A" w:rsidR="00A00D48" w:rsidRPr="00CF2147" w:rsidRDefault="00A00D48" w:rsidP="00A00D48">
            <w:pPr>
              <w:spacing w:line="252" w:lineRule="auto"/>
            </w:pPr>
            <w:r w:rsidRPr="00CF2147">
              <w:t>Not start</w:t>
            </w:r>
          </w:p>
        </w:tc>
      </w:tr>
      <w:tr w:rsidR="00A00D48" w:rsidRPr="005E77B7" w14:paraId="2C7A9A1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879194D" w14:textId="6831B318" w:rsidR="00A00D48" w:rsidRPr="004502ED" w:rsidRDefault="00A00D48" w:rsidP="00A00D48">
            <w:pPr>
              <w:overflowPunct/>
              <w:autoSpaceDE/>
              <w:adjustRightInd/>
              <w:spacing w:after="0"/>
            </w:pPr>
            <w:r w:rsidRPr="006C4AE7">
              <w:t>CA_48A-48A-48A-71A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CC5C90" w14:textId="1FB1059D"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07E5FD" w14:textId="6F04B6B0"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10F0768"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89BFB37" w14:textId="133360C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017667" w14:textId="3514F076"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805FD" w14:textId="7F59B8DA" w:rsidR="00A00D48" w:rsidRPr="00CF2147" w:rsidRDefault="00A00D48" w:rsidP="00A00D48">
            <w:pPr>
              <w:spacing w:line="252" w:lineRule="auto"/>
            </w:pPr>
            <w:r w:rsidRPr="00CF2147">
              <w:t>Not start</w:t>
            </w:r>
          </w:p>
        </w:tc>
      </w:tr>
      <w:tr w:rsidR="00A00D48" w:rsidRPr="005E77B7" w14:paraId="1E12A71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778194" w14:textId="55B084DF" w:rsidR="00A00D48" w:rsidRPr="004502ED" w:rsidRDefault="00A00D48" w:rsidP="00A00D48">
            <w:pPr>
              <w:overflowPunct/>
              <w:autoSpaceDE/>
              <w:adjustRightInd/>
              <w:spacing w:after="0"/>
            </w:pPr>
            <w:r w:rsidRPr="006C4AE7">
              <w:t>CA_48A-48A-48A-48A-71A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B2F205" w14:textId="29C3A20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6FB68D4" w14:textId="22E17A8C"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F18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D61DEEC" w14:textId="3015892B"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B1E54A" w14:textId="453C07C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B634C1" w14:textId="2B02DF8B" w:rsidR="00A00D48" w:rsidRPr="00CF2147" w:rsidRDefault="00A00D48" w:rsidP="00A00D48">
            <w:pPr>
              <w:spacing w:line="252" w:lineRule="auto"/>
            </w:pPr>
            <w:r w:rsidRPr="00CF2147">
              <w:t>Not start</w:t>
            </w:r>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lastRenderedPageBreak/>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7E57" w14:textId="77777777" w:rsidR="001E3AF1" w:rsidRDefault="001E3AF1">
      <w:r>
        <w:separator/>
      </w:r>
    </w:p>
  </w:endnote>
  <w:endnote w:type="continuationSeparator" w:id="0">
    <w:p w14:paraId="307B80DA" w14:textId="77777777" w:rsidR="001E3AF1" w:rsidRDefault="001E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4D19" w14:textId="77777777" w:rsidR="001E3AF1" w:rsidRDefault="001E3AF1">
      <w:r>
        <w:separator/>
      </w:r>
    </w:p>
  </w:footnote>
  <w:footnote w:type="continuationSeparator" w:id="0">
    <w:p w14:paraId="6ECA9810" w14:textId="77777777" w:rsidR="001E3AF1" w:rsidRDefault="001E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2EC8"/>
    <w:rsid w:val="00013B8F"/>
    <w:rsid w:val="000276C5"/>
    <w:rsid w:val="0004456C"/>
    <w:rsid w:val="00045209"/>
    <w:rsid w:val="0005259B"/>
    <w:rsid w:val="00053FEE"/>
    <w:rsid w:val="00060AE4"/>
    <w:rsid w:val="000746A7"/>
    <w:rsid w:val="0007713F"/>
    <w:rsid w:val="00086BCB"/>
    <w:rsid w:val="000910BB"/>
    <w:rsid w:val="000926AF"/>
    <w:rsid w:val="000A3ED2"/>
    <w:rsid w:val="000A7CBB"/>
    <w:rsid w:val="000C00FA"/>
    <w:rsid w:val="000C0838"/>
    <w:rsid w:val="000C43C5"/>
    <w:rsid w:val="000C51AA"/>
    <w:rsid w:val="000D17BC"/>
    <w:rsid w:val="000D2186"/>
    <w:rsid w:val="000E4F35"/>
    <w:rsid w:val="000F6C1C"/>
    <w:rsid w:val="00116F4B"/>
    <w:rsid w:val="00137471"/>
    <w:rsid w:val="00150FD3"/>
    <w:rsid w:val="00184428"/>
    <w:rsid w:val="00184BB7"/>
    <w:rsid w:val="00196E52"/>
    <w:rsid w:val="001A248F"/>
    <w:rsid w:val="001A3B5F"/>
    <w:rsid w:val="001A609F"/>
    <w:rsid w:val="001B5CA8"/>
    <w:rsid w:val="001C4490"/>
    <w:rsid w:val="001D2C1A"/>
    <w:rsid w:val="001D37DE"/>
    <w:rsid w:val="001D3BA2"/>
    <w:rsid w:val="001D44B7"/>
    <w:rsid w:val="001E0075"/>
    <w:rsid w:val="001E0FB2"/>
    <w:rsid w:val="001E3AF1"/>
    <w:rsid w:val="001F1B1F"/>
    <w:rsid w:val="001F2A20"/>
    <w:rsid w:val="001F486F"/>
    <w:rsid w:val="00207DC4"/>
    <w:rsid w:val="0022485E"/>
    <w:rsid w:val="002369A2"/>
    <w:rsid w:val="002417E2"/>
    <w:rsid w:val="00243A99"/>
    <w:rsid w:val="00267C2D"/>
    <w:rsid w:val="00271963"/>
    <w:rsid w:val="002926CA"/>
    <w:rsid w:val="0029567C"/>
    <w:rsid w:val="002C3C82"/>
    <w:rsid w:val="002C59CE"/>
    <w:rsid w:val="002D237F"/>
    <w:rsid w:val="002F1334"/>
    <w:rsid w:val="002F5023"/>
    <w:rsid w:val="00301B7A"/>
    <w:rsid w:val="00306D59"/>
    <w:rsid w:val="00311D9E"/>
    <w:rsid w:val="003160F2"/>
    <w:rsid w:val="0031783F"/>
    <w:rsid w:val="003241C7"/>
    <w:rsid w:val="0032503A"/>
    <w:rsid w:val="00325EE1"/>
    <w:rsid w:val="003357C0"/>
    <w:rsid w:val="00340DDB"/>
    <w:rsid w:val="00344D60"/>
    <w:rsid w:val="00346477"/>
    <w:rsid w:val="00346F36"/>
    <w:rsid w:val="00347CB0"/>
    <w:rsid w:val="0036248C"/>
    <w:rsid w:val="00367401"/>
    <w:rsid w:val="00375678"/>
    <w:rsid w:val="0039390A"/>
    <w:rsid w:val="00394AB0"/>
    <w:rsid w:val="00396252"/>
    <w:rsid w:val="003A00C5"/>
    <w:rsid w:val="003A4B47"/>
    <w:rsid w:val="003B24AF"/>
    <w:rsid w:val="003B7182"/>
    <w:rsid w:val="003D5036"/>
    <w:rsid w:val="003D764D"/>
    <w:rsid w:val="003E3A1A"/>
    <w:rsid w:val="0040091C"/>
    <w:rsid w:val="00406D7A"/>
    <w:rsid w:val="004258BA"/>
    <w:rsid w:val="0044619C"/>
    <w:rsid w:val="004531C9"/>
    <w:rsid w:val="00456097"/>
    <w:rsid w:val="00457D91"/>
    <w:rsid w:val="00460C31"/>
    <w:rsid w:val="00464E5B"/>
    <w:rsid w:val="0047055A"/>
    <w:rsid w:val="00474450"/>
    <w:rsid w:val="004873E6"/>
    <w:rsid w:val="004B15B8"/>
    <w:rsid w:val="004B1B9B"/>
    <w:rsid w:val="004B566C"/>
    <w:rsid w:val="004B7B48"/>
    <w:rsid w:val="004C6B7C"/>
    <w:rsid w:val="004D4AB1"/>
    <w:rsid w:val="004D4C08"/>
    <w:rsid w:val="004F218A"/>
    <w:rsid w:val="0050334E"/>
    <w:rsid w:val="00505387"/>
    <w:rsid w:val="005128E8"/>
    <w:rsid w:val="00512DF7"/>
    <w:rsid w:val="005141E7"/>
    <w:rsid w:val="00517E63"/>
    <w:rsid w:val="0052625B"/>
    <w:rsid w:val="00526B0D"/>
    <w:rsid w:val="00545B9C"/>
    <w:rsid w:val="00550E01"/>
    <w:rsid w:val="0055346F"/>
    <w:rsid w:val="00555856"/>
    <w:rsid w:val="00556C71"/>
    <w:rsid w:val="005579FF"/>
    <w:rsid w:val="00557FDC"/>
    <w:rsid w:val="005776DD"/>
    <w:rsid w:val="00580757"/>
    <w:rsid w:val="00582117"/>
    <w:rsid w:val="0058478F"/>
    <w:rsid w:val="00593315"/>
    <w:rsid w:val="00593890"/>
    <w:rsid w:val="00597EE8"/>
    <w:rsid w:val="005A170D"/>
    <w:rsid w:val="005A592A"/>
    <w:rsid w:val="005A6C96"/>
    <w:rsid w:val="005C4DEE"/>
    <w:rsid w:val="005D0418"/>
    <w:rsid w:val="005D2FD4"/>
    <w:rsid w:val="005E1D58"/>
    <w:rsid w:val="00610E37"/>
    <w:rsid w:val="00612936"/>
    <w:rsid w:val="0061455E"/>
    <w:rsid w:val="006207ED"/>
    <w:rsid w:val="00626BC9"/>
    <w:rsid w:val="00644253"/>
    <w:rsid w:val="006458DF"/>
    <w:rsid w:val="0064748C"/>
    <w:rsid w:val="00650D52"/>
    <w:rsid w:val="00653CB4"/>
    <w:rsid w:val="00657B29"/>
    <w:rsid w:val="006615B2"/>
    <w:rsid w:val="00662313"/>
    <w:rsid w:val="00673911"/>
    <w:rsid w:val="006870C9"/>
    <w:rsid w:val="006A1926"/>
    <w:rsid w:val="006A3ADF"/>
    <w:rsid w:val="006A7BCB"/>
    <w:rsid w:val="006B4C1E"/>
    <w:rsid w:val="006C090F"/>
    <w:rsid w:val="006C4E32"/>
    <w:rsid w:val="006C56D8"/>
    <w:rsid w:val="006D07AE"/>
    <w:rsid w:val="006D1C93"/>
    <w:rsid w:val="006D4D53"/>
    <w:rsid w:val="006E3F11"/>
    <w:rsid w:val="006F222B"/>
    <w:rsid w:val="006F7E86"/>
    <w:rsid w:val="00701410"/>
    <w:rsid w:val="007113A1"/>
    <w:rsid w:val="00720D0C"/>
    <w:rsid w:val="00721CF6"/>
    <w:rsid w:val="0072391C"/>
    <w:rsid w:val="00723E46"/>
    <w:rsid w:val="00733826"/>
    <w:rsid w:val="00742B5B"/>
    <w:rsid w:val="00744202"/>
    <w:rsid w:val="00766CFB"/>
    <w:rsid w:val="007816FF"/>
    <w:rsid w:val="00783B44"/>
    <w:rsid w:val="00785028"/>
    <w:rsid w:val="00786B14"/>
    <w:rsid w:val="00793595"/>
    <w:rsid w:val="007A3A5A"/>
    <w:rsid w:val="007A4370"/>
    <w:rsid w:val="007C2457"/>
    <w:rsid w:val="007E1D15"/>
    <w:rsid w:val="007E1DEA"/>
    <w:rsid w:val="007E2202"/>
    <w:rsid w:val="007E6F04"/>
    <w:rsid w:val="008145EA"/>
    <w:rsid w:val="00815869"/>
    <w:rsid w:val="00816B81"/>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B1C38"/>
    <w:rsid w:val="008C0C87"/>
    <w:rsid w:val="008C0F85"/>
    <w:rsid w:val="008C1698"/>
    <w:rsid w:val="008C1A3D"/>
    <w:rsid w:val="008D01C3"/>
    <w:rsid w:val="008D1E13"/>
    <w:rsid w:val="008D473B"/>
    <w:rsid w:val="008D6549"/>
    <w:rsid w:val="008D70D2"/>
    <w:rsid w:val="008E5692"/>
    <w:rsid w:val="00900AE8"/>
    <w:rsid w:val="00900DAD"/>
    <w:rsid w:val="0091408E"/>
    <w:rsid w:val="009307F7"/>
    <w:rsid w:val="009378CA"/>
    <w:rsid w:val="0095025E"/>
    <w:rsid w:val="009533CC"/>
    <w:rsid w:val="00955C4C"/>
    <w:rsid w:val="009779EA"/>
    <w:rsid w:val="0099004E"/>
    <w:rsid w:val="00995338"/>
    <w:rsid w:val="00996777"/>
    <w:rsid w:val="009C0BC7"/>
    <w:rsid w:val="009C6592"/>
    <w:rsid w:val="009D4A9F"/>
    <w:rsid w:val="009E209B"/>
    <w:rsid w:val="009F0747"/>
    <w:rsid w:val="009F185F"/>
    <w:rsid w:val="00A00D48"/>
    <w:rsid w:val="00A03514"/>
    <w:rsid w:val="00A17079"/>
    <w:rsid w:val="00A2229E"/>
    <w:rsid w:val="00A43924"/>
    <w:rsid w:val="00A448C3"/>
    <w:rsid w:val="00A458D4"/>
    <w:rsid w:val="00A46FB7"/>
    <w:rsid w:val="00A51ABA"/>
    <w:rsid w:val="00A53118"/>
    <w:rsid w:val="00A6450E"/>
    <w:rsid w:val="00A84FDB"/>
    <w:rsid w:val="00A86AB5"/>
    <w:rsid w:val="00A92DE8"/>
    <w:rsid w:val="00A97226"/>
    <w:rsid w:val="00AA0268"/>
    <w:rsid w:val="00AA0E64"/>
    <w:rsid w:val="00AA142F"/>
    <w:rsid w:val="00AA53DB"/>
    <w:rsid w:val="00AB239A"/>
    <w:rsid w:val="00AC23A2"/>
    <w:rsid w:val="00AC39FB"/>
    <w:rsid w:val="00AC66FE"/>
    <w:rsid w:val="00AD53C7"/>
    <w:rsid w:val="00AD7ADC"/>
    <w:rsid w:val="00AE08EB"/>
    <w:rsid w:val="00AE3524"/>
    <w:rsid w:val="00B00BBE"/>
    <w:rsid w:val="00B10710"/>
    <w:rsid w:val="00B208FA"/>
    <w:rsid w:val="00B2335C"/>
    <w:rsid w:val="00B25B2C"/>
    <w:rsid w:val="00B25C12"/>
    <w:rsid w:val="00B2766F"/>
    <w:rsid w:val="00B31ABC"/>
    <w:rsid w:val="00B445ED"/>
    <w:rsid w:val="00B6300F"/>
    <w:rsid w:val="00B63D5E"/>
    <w:rsid w:val="00B659ED"/>
    <w:rsid w:val="00B70389"/>
    <w:rsid w:val="00B71F79"/>
    <w:rsid w:val="00B75360"/>
    <w:rsid w:val="00B84623"/>
    <w:rsid w:val="00BB66D5"/>
    <w:rsid w:val="00BC7E6E"/>
    <w:rsid w:val="00BE1D1F"/>
    <w:rsid w:val="00BE5E66"/>
    <w:rsid w:val="00C00281"/>
    <w:rsid w:val="00C03C78"/>
    <w:rsid w:val="00C05625"/>
    <w:rsid w:val="00C1751E"/>
    <w:rsid w:val="00C17C6C"/>
    <w:rsid w:val="00C21339"/>
    <w:rsid w:val="00C266F9"/>
    <w:rsid w:val="00C26B0A"/>
    <w:rsid w:val="00C35BCA"/>
    <w:rsid w:val="00C371EA"/>
    <w:rsid w:val="00C445AD"/>
    <w:rsid w:val="00C44CBA"/>
    <w:rsid w:val="00C458F0"/>
    <w:rsid w:val="00C4666A"/>
    <w:rsid w:val="00C479A3"/>
    <w:rsid w:val="00C50477"/>
    <w:rsid w:val="00C5047D"/>
    <w:rsid w:val="00C73032"/>
    <w:rsid w:val="00C74DAF"/>
    <w:rsid w:val="00C80116"/>
    <w:rsid w:val="00C851A5"/>
    <w:rsid w:val="00C87BFC"/>
    <w:rsid w:val="00CB2431"/>
    <w:rsid w:val="00CC69C7"/>
    <w:rsid w:val="00CF5E71"/>
    <w:rsid w:val="00CF7FAC"/>
    <w:rsid w:val="00D11C06"/>
    <w:rsid w:val="00D160C1"/>
    <w:rsid w:val="00D17794"/>
    <w:rsid w:val="00D22398"/>
    <w:rsid w:val="00D35CFF"/>
    <w:rsid w:val="00D35E6C"/>
    <w:rsid w:val="00D436CF"/>
    <w:rsid w:val="00D45B2F"/>
    <w:rsid w:val="00D46E88"/>
    <w:rsid w:val="00D60BD6"/>
    <w:rsid w:val="00D61371"/>
    <w:rsid w:val="00D613A9"/>
    <w:rsid w:val="00D62CE6"/>
    <w:rsid w:val="00D65E4C"/>
    <w:rsid w:val="00D70D86"/>
    <w:rsid w:val="00D76BA4"/>
    <w:rsid w:val="00D8021D"/>
    <w:rsid w:val="00D82D10"/>
    <w:rsid w:val="00D86784"/>
    <w:rsid w:val="00D96CBC"/>
    <w:rsid w:val="00DB514A"/>
    <w:rsid w:val="00DB5973"/>
    <w:rsid w:val="00DB7CB0"/>
    <w:rsid w:val="00DD6599"/>
    <w:rsid w:val="00DE2A08"/>
    <w:rsid w:val="00DE2B4D"/>
    <w:rsid w:val="00DF18FA"/>
    <w:rsid w:val="00DF7EC6"/>
    <w:rsid w:val="00E00E44"/>
    <w:rsid w:val="00E049A8"/>
    <w:rsid w:val="00E04D93"/>
    <w:rsid w:val="00E12ECB"/>
    <w:rsid w:val="00E1451F"/>
    <w:rsid w:val="00E14D64"/>
    <w:rsid w:val="00E15A72"/>
    <w:rsid w:val="00E15E28"/>
    <w:rsid w:val="00E16577"/>
    <w:rsid w:val="00E36051"/>
    <w:rsid w:val="00E544FA"/>
    <w:rsid w:val="00E5792E"/>
    <w:rsid w:val="00E6077C"/>
    <w:rsid w:val="00E6618E"/>
    <w:rsid w:val="00E757FA"/>
    <w:rsid w:val="00E77313"/>
    <w:rsid w:val="00E77436"/>
    <w:rsid w:val="00E81079"/>
    <w:rsid w:val="00E82C8E"/>
    <w:rsid w:val="00E85721"/>
    <w:rsid w:val="00E87CFA"/>
    <w:rsid w:val="00E93D77"/>
    <w:rsid w:val="00E95264"/>
    <w:rsid w:val="00E97176"/>
    <w:rsid w:val="00EA2172"/>
    <w:rsid w:val="00EA2DC1"/>
    <w:rsid w:val="00EA65C0"/>
    <w:rsid w:val="00EB7743"/>
    <w:rsid w:val="00EC5571"/>
    <w:rsid w:val="00EC7166"/>
    <w:rsid w:val="00ED0E8F"/>
    <w:rsid w:val="00EE1504"/>
    <w:rsid w:val="00EE3B5B"/>
    <w:rsid w:val="00EE4CC9"/>
    <w:rsid w:val="00EF4800"/>
    <w:rsid w:val="00EF674A"/>
    <w:rsid w:val="00F00A3D"/>
    <w:rsid w:val="00F03B5D"/>
    <w:rsid w:val="00F050D3"/>
    <w:rsid w:val="00F061BD"/>
    <w:rsid w:val="00F123CB"/>
    <w:rsid w:val="00F17CA4"/>
    <w:rsid w:val="00F21BD9"/>
    <w:rsid w:val="00F24DDD"/>
    <w:rsid w:val="00F2770B"/>
    <w:rsid w:val="00F30A9E"/>
    <w:rsid w:val="00F47A37"/>
    <w:rsid w:val="00F549A3"/>
    <w:rsid w:val="00F55CBF"/>
    <w:rsid w:val="00F72B10"/>
    <w:rsid w:val="00F7503B"/>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95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846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CCB15-4A01-4549-9AF5-E11652F2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95FA2-CDBD-4DC0-8276-E4B9F6A48847}">
  <ds:schemaRefs>
    <ds:schemaRef ds:uri="http://schemas.microsoft.com/sharepoint/v3/contenttype/forms"/>
  </ds:schemaRefs>
</ds:datastoreItem>
</file>

<file path=customXml/itemProps3.xml><?xml version="1.0" encoding="utf-8"?>
<ds:datastoreItem xmlns:ds="http://schemas.openxmlformats.org/officeDocument/2006/customXml" ds:itemID="{E3CAC223-B4DB-4589-A403-F07DBB7BB05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320f349-8cb2-4f1a-931f-8b5f71ee5406"/>
    <ds:schemaRef ds:uri="http://purl.org/dc/elements/1.1/"/>
    <ds:schemaRef ds:uri="http://schemas.microsoft.com/office/2006/metadata/properties"/>
    <ds:schemaRef ds:uri="091ecad9-26f3-4970-b7b1-7a3462aeba9a"/>
    <ds:schemaRef ds:uri="http://www.w3.org/XML/1998/namespace"/>
    <ds:schemaRef ds:uri="http://purl.org/dc/terms/"/>
  </ds:schemaRefs>
</ds:datastoreItem>
</file>

<file path=customXml/itemProps4.xml><?xml version="1.0" encoding="utf-8"?>
<ds:datastoreItem xmlns:ds="http://schemas.openxmlformats.org/officeDocument/2006/customXml" ds:itemID="{1D5D220D-3EC6-48FD-84C5-70C71787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1925</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26</cp:revision>
  <dcterms:created xsi:type="dcterms:W3CDTF">2019-11-28T14:02:00Z</dcterms:created>
  <dcterms:modified xsi:type="dcterms:W3CDTF">2019-12-02T14:29:00Z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0x010100E0A4EB8CCBE9054EA46DBA592AEE1FD6</vt:lpwstr>
  </property>
</Properties>
</file>